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4ACED" w14:textId="77777777" w:rsidR="009C51D8" w:rsidRDefault="009C51D8" w:rsidP="009C51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BONDE</w:t>
      </w:r>
      <w:r>
        <w:rPr>
          <w:rFonts w:cs="Times New Roman"/>
          <w:szCs w:val="24"/>
        </w:rPr>
        <w:t xml:space="preserve">        (fl.1420)</w:t>
      </w:r>
    </w:p>
    <w:p w14:paraId="110ADD89" w14:textId="77777777" w:rsidR="009C51D8" w:rsidRDefault="009C51D8" w:rsidP="009C51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Barleymouth</w:t>
      </w:r>
      <w:proofErr w:type="spellEnd"/>
      <w:r>
        <w:rPr>
          <w:rFonts w:cs="Times New Roman"/>
          <w:szCs w:val="24"/>
        </w:rPr>
        <w:t>. Ferryman.</w:t>
      </w:r>
    </w:p>
    <w:p w14:paraId="68E197A6" w14:textId="77777777" w:rsidR="009C51D8" w:rsidRDefault="009C51D8" w:rsidP="009C51D8">
      <w:pPr>
        <w:pStyle w:val="NoSpacing"/>
        <w:rPr>
          <w:rFonts w:cs="Times New Roman"/>
          <w:szCs w:val="24"/>
        </w:rPr>
      </w:pPr>
    </w:p>
    <w:p w14:paraId="3183B510" w14:textId="77777777" w:rsidR="009C51D8" w:rsidRDefault="009C51D8" w:rsidP="009C51D8">
      <w:pPr>
        <w:pStyle w:val="NoSpacing"/>
        <w:rPr>
          <w:rFonts w:cs="Times New Roman"/>
          <w:szCs w:val="24"/>
        </w:rPr>
      </w:pPr>
    </w:p>
    <w:p w14:paraId="24C60706" w14:textId="77777777" w:rsidR="009C51D8" w:rsidRPr="00286546" w:rsidRDefault="009C51D8" w:rsidP="009C51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William Ledebeter(q.v.) brought a plaint of debt against him and four </w:t>
      </w:r>
    </w:p>
    <w:p w14:paraId="5C082D59" w14:textId="77777777" w:rsidR="009C51D8" w:rsidRDefault="009C51D8" w:rsidP="009C51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others.        ( </w:t>
      </w:r>
      <w:hyperlink r:id="rId6" w:history="1">
        <w:r w:rsidRPr="009A3A3E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40C083B4" w14:textId="77777777" w:rsidR="009C51D8" w:rsidRDefault="009C51D8" w:rsidP="009C51D8">
      <w:pPr>
        <w:pStyle w:val="NoSpacing"/>
        <w:rPr>
          <w:rFonts w:cs="Times New Roman"/>
          <w:szCs w:val="24"/>
        </w:rPr>
      </w:pPr>
    </w:p>
    <w:p w14:paraId="34895819" w14:textId="77777777" w:rsidR="009C51D8" w:rsidRDefault="009C51D8" w:rsidP="009C51D8">
      <w:pPr>
        <w:pStyle w:val="NoSpacing"/>
        <w:rPr>
          <w:rFonts w:cs="Times New Roman"/>
          <w:szCs w:val="24"/>
        </w:rPr>
      </w:pPr>
    </w:p>
    <w:p w14:paraId="14058A68" w14:textId="77777777" w:rsidR="009C51D8" w:rsidRDefault="009C51D8" w:rsidP="009C51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2025</w:t>
      </w:r>
    </w:p>
    <w:p w14:paraId="30ADBF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0EB65" w14:textId="77777777" w:rsidR="009C51D8" w:rsidRDefault="009C51D8" w:rsidP="009139A6">
      <w:r>
        <w:separator/>
      </w:r>
    </w:p>
  </w:endnote>
  <w:endnote w:type="continuationSeparator" w:id="0">
    <w:p w14:paraId="79D055AD" w14:textId="77777777" w:rsidR="009C51D8" w:rsidRDefault="009C51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8D1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94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BE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7ED23" w14:textId="77777777" w:rsidR="009C51D8" w:rsidRDefault="009C51D8" w:rsidP="009139A6">
      <w:r>
        <w:separator/>
      </w:r>
    </w:p>
  </w:footnote>
  <w:footnote w:type="continuationSeparator" w:id="0">
    <w:p w14:paraId="351A742B" w14:textId="77777777" w:rsidR="009C51D8" w:rsidRDefault="009C51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44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A1E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F4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D8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C51D8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373F8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4E307"/>
  <w15:chartTrackingRefBased/>
  <w15:docId w15:val="{6C50D311-2747-4B76-87D0-328AC344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51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2025-04-15T06:30:00Z</dcterms:created>
  <dcterms:modified xsi:type="dcterms:W3CDTF">2025-04-15T06:31:00Z</dcterms:modified>
</cp:coreProperties>
</file>